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B4" w:rsidRPr="00B22104" w:rsidRDefault="004A0FB4" w:rsidP="00EB2FE8">
      <w:pPr>
        <w:spacing w:line="240" w:lineRule="auto"/>
        <w:ind w:left="-142"/>
        <w:rPr>
          <w:rFonts w:ascii="Comic Sans MS" w:hAnsi="Comic Sans MS" w:cs="Comic Sans MS"/>
          <w:sz w:val="28"/>
          <w:szCs w:val="28"/>
        </w:rPr>
        <w:sectPr w:rsidR="004A0FB4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lang w:eastAsia="tr-TR"/>
        </w:rPr>
        <w:pict>
          <v:roundrect id="Yuvarlatılmış Dikdörtgen 4" o:spid="_x0000_s1026" style="position:absolute;left:0;text-align:left;margin-left:143.85pt;margin-top:-17.4pt;width:261pt;height:32.25pt;z-index:251649536;visibility:visible;mso-position-horizontal-relative:margin;v-text-anchor:middle" arcsize="10923f" fillcolor="#652523" stroked="f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A0FB4" w:rsidRPr="00CD704D" w:rsidRDefault="004A0FB4" w:rsidP="00E740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</w:pPr>
                  <w:r w:rsidRPr="00CD704D"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  <w:t>SOLUK ALIP VERME</w:t>
                  </w:r>
                </w:p>
              </w:txbxContent>
            </v:textbox>
            <w10:wrap anchorx="margin"/>
          </v:roundrect>
        </w:pict>
      </w:r>
      <w:r>
        <w:rPr>
          <w:lang w:eastAsia="tr-TR"/>
        </w:rPr>
        <w:pict>
          <v:roundrect id="Yuvarlatılmış Dikdörtgen 5" o:spid="_x0000_s1027" style="position:absolute;left:0;text-align:left;margin-left:-18.15pt;margin-top:-17.4pt;width:156pt;height:33pt;z-index:251650560;visibility:visible;v-text-anchor:middle" arcsize="10923f" fillcolor="#215a69" strokecolor="#205867">
            <v:fill color2="#3da5c1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A0FB4" w:rsidRPr="00CD704D" w:rsidRDefault="004A0FB4" w:rsidP="00E740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</w:pPr>
                  <w:r w:rsidRPr="00CD704D"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  <w:t>FEN VE BİLİMLERİ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3" o:spid="_x0000_s1028" style="position:absolute;left:0;text-align:left;margin-left:410.85pt;margin-top:-16.65pt;width:102.75pt;height:32.25pt;z-index:251648512;visibility:visible;v-text-anchor:middle" arcsize="10923f" fillcolor="#9a4906" strokecolor="#974706">
            <v:fill color2="#f68a32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A0FB4" w:rsidRPr="00CD704D" w:rsidRDefault="004A0FB4" w:rsidP="00E740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</w:pPr>
                  <w:r w:rsidRPr="00CD704D"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  <w:t>TEST 2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left:0;text-align:left;margin-left:-21.9pt;margin-top:-21.9pt;width:539.25pt;height:41.25pt;z-index:251647488;visibility:visible" fillcolor="#d6e3bc" strokecolor="#4e6128" strokeweight=".5pt">
            <v:textbox>
              <w:txbxContent>
                <w:p w:rsidR="004A0FB4" w:rsidRDefault="004A0FB4"/>
              </w:txbxContent>
            </v:textbox>
          </v:shape>
        </w:pict>
      </w:r>
      <w:r>
        <w:rPr>
          <w:rFonts w:ascii="Comic Sans MS" w:hAnsi="Comic Sans MS" w:cs="Comic Sans MS"/>
          <w:sz w:val="28"/>
          <w:szCs w:val="28"/>
        </w:rPr>
        <w:t>1</w:t>
      </w:r>
    </w:p>
    <w:p w:rsidR="004A0FB4" w:rsidRDefault="004A0FB4" w:rsidP="00072D76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A0FB4" w:rsidRPr="003B7A3E" w:rsidRDefault="004A0FB4" w:rsidP="00FF2DE3">
      <w:pPr>
        <w:spacing w:after="0" w:line="276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cümlelerde  noktalı yerlere verilen kelimelerden uygun olanları yazınız?</w:t>
      </w:r>
    </w:p>
    <w:p w:rsidR="004A0FB4" w:rsidRDefault="004A0FB4" w:rsidP="00E740A4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D704D">
        <w:rPr>
          <w:rFonts w:ascii="Times New Roman" w:hAnsi="Times New Roman" w:cs="Times New Roman"/>
          <w:b/>
          <w:bCs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513pt;height:52.5pt;visibility:visible">
            <v:imagedata r:id="rId7" o:title="" croptop="-8331f" cropbottom="-9362f"/>
            <o:lock v:ext="edit" aspectratio="f"/>
          </v:shape>
        </w:pict>
      </w:r>
    </w:p>
    <w:p w:rsidR="004A0FB4" w:rsidRDefault="004A0FB4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 w:rsidRPr="00072D76">
        <w:rPr>
          <w:rFonts w:ascii="Times New Roman" w:hAnsi="Times New Roman" w:cs="Times New Roman"/>
          <w:sz w:val="28"/>
          <w:szCs w:val="28"/>
        </w:rPr>
        <w:t>Nefes alırken burnumuzdan</w:t>
      </w:r>
      <w:r>
        <w:rPr>
          <w:rFonts w:ascii="Times New Roman" w:hAnsi="Times New Roman" w:cs="Times New Roman"/>
          <w:sz w:val="28"/>
          <w:szCs w:val="28"/>
        </w:rPr>
        <w:t>……………………… alırız.</w:t>
      </w:r>
    </w:p>
    <w:p w:rsidR="004A0FB4" w:rsidRDefault="004A0FB4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Nefes verirken ağzımızdan ………………………………… veririz.</w:t>
      </w:r>
    </w:p>
    <w:p w:rsidR="004A0FB4" w:rsidRDefault="004A0FB4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Burnumuzdan aldığımız hava ilk olarak  ………………… geçer.</w:t>
      </w:r>
    </w:p>
    <w:p w:rsidR="004A0FB4" w:rsidRDefault="004A0FB4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Yutağa gelen hava…………………. geçerek soluk borusuna ulaşır.</w:t>
      </w:r>
    </w:p>
    <w:p w:rsidR="004A0FB4" w:rsidRDefault="004A0FB4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Nefes alırken, aldığımız hava son olarak …………………….……………… geçerek akçiğerlerimize ulaşır.</w:t>
      </w:r>
    </w:p>
    <w:p w:rsidR="004A0FB4" w:rsidRPr="00A17FF5" w:rsidRDefault="004A0FB4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 w:rsidRPr="00A17FF5">
        <w:rPr>
          <w:rFonts w:ascii="Times New Roman" w:hAnsi="Times New Roman" w:cs="Times New Roman"/>
          <w:sz w:val="28"/>
          <w:szCs w:val="28"/>
        </w:rPr>
        <w:t>Doğru soluk alıp vermede alınan hava ………………….. verilmelidir.</w:t>
      </w:r>
    </w:p>
    <w:p w:rsidR="004A0FB4" w:rsidRDefault="004A0FB4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 yaparken doğru nefes alıp vermek bize büyük kolaylık sağlar.</w:t>
      </w:r>
    </w:p>
    <w:p w:rsidR="004A0FB4" w:rsidRDefault="004A0FB4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lang w:eastAsia="tr-TR"/>
        </w:rPr>
        <w:pict>
          <v:rect id="Dikdörtgen 1" o:spid="_x0000_s1030" style="position:absolute;left:0;text-align:left;margin-left:-12.15pt;margin-top:46.7pt;width:48.75pt;height:18.75pt;z-index:251657728;visibility:visible;v-text-anchor:middle" strokecolor="#7f7f7f" strokeweight="2pt"/>
        </w:pict>
      </w:r>
      <w:r w:rsidRPr="00A17FF5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Aşağıda verilen bilgilerden doğru olanların başındaki kutucuğu </w:t>
      </w: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kırmızıya</w:t>
      </w:r>
      <w:r w:rsidRPr="00A17FF5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yanlış olanların başındaki kutucuğu </w:t>
      </w:r>
      <w:r w:rsidRPr="00A17FF5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maviye </w:t>
      </w:r>
      <w:r w:rsidRPr="00A17FF5">
        <w:rPr>
          <w:rFonts w:ascii="Times New Roman" w:hAnsi="Times New Roman" w:cs="Times New Roman"/>
          <w:b/>
          <w:bCs/>
          <w:color w:val="00B050"/>
          <w:sz w:val="28"/>
          <w:szCs w:val="28"/>
        </w:rPr>
        <w:t>boyayınız.</w:t>
      </w:r>
    </w:p>
    <w:p w:rsidR="004A0FB4" w:rsidRDefault="004A0FB4" w:rsidP="00D64D65">
      <w:pPr>
        <w:spacing w:after="0" w:line="36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F2DE3">
        <w:rPr>
          <w:rFonts w:ascii="Times New Roman" w:hAnsi="Times New Roman" w:cs="Times New Roman"/>
          <w:sz w:val="28"/>
          <w:szCs w:val="28"/>
        </w:rPr>
        <w:t>Soluk alıp verme organlarımızdan biride burnumuzdur.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1" style="position:absolute;left:0;text-align:left;margin-left:-12.15pt;margin-top:-.25pt;width:48.75pt;height:18.75pt;z-index:251658752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Egzersiz yaparken daha çok nefes alıp veririz.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2" style="position:absolute;left:0;text-align:left;margin-left:-12.9pt;margin-top:45.35pt;width:48.75pt;height:18.75pt;z-index:251660800;visibility:visible;v-text-anchor:middle" strokecolor="#7f7f7f" strokeweight="2pt"/>
        </w:pict>
      </w:r>
      <w:r>
        <w:rPr>
          <w:lang w:eastAsia="tr-TR"/>
        </w:rPr>
        <w:pict>
          <v:rect id="_x0000_s1033" style="position:absolute;left:0;text-align:left;margin-left:-12.15pt;margin-top:.35pt;width:48.75pt;height:18.75pt;z-index:251659776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Soluk alıp vermede görevli organ ve yapılar sırasıyla; burun, soluk borusu, yutak, gırtlak ve akçiğerdir.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4" style="position:absolute;left:0;text-align:left;margin-left:-12.9pt;margin-top:21.05pt;width:48.75pt;height:18.75pt;z-index:251661824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Nefes alırken oksijen alıp karbondioksit veririz.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5" style="position:absolute;left:0;text-align:left;margin-left:-12.9pt;margin-top:22.4pt;width:48.75pt;height:18.75pt;z-index:251662848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Nefes verirken çiğerlerimizde biriken oksijeni ağzımızdan dışarı atmalıyız.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6" style="position:absolute;left:0;text-align:left;margin-left:-12.9pt;margin-top:23pt;width:48.75pt;height:18.75pt;z-index:251663872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Burnumuzdan nefes alırken zorlanırız.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7" style="position:absolute;left:0;text-align:left;margin-left:-13.65pt;margin-top:23.65pt;width:48.75pt;height:18.75pt;z-index:251664896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Burnumuzdan nefes alırken, alınan ahava nemlendirilir ve ısıtılır.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8" style="position:absolute;left:0;text-align:left;margin-left:-13.65pt;margin-top:23.5pt;width:48.75pt;height:18.75pt;z-index:251665920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Soluk alıp vermede yutağın bir görevi yoktur.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 zaman aynı sıklıkla soluk alıp veririz.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9" style="position:absolute;left:0;text-align:left;margin-left:-13.65pt;margin-top:-.05pt;width:48.75pt;height:18.75pt;z-index:251666944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Burun havadaki toz parçacıklarını tutarak çiğerlerimizin zarar görmesini önler.</w:t>
      </w:r>
    </w:p>
    <w:p w:rsidR="004A0FB4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40" style="position:absolute;left:0;text-align:left;margin-left:-16.65pt;margin-top:47.8pt;width:48.75pt;height:18.75pt;z-index:251668992;visibility:visible;v-text-anchor:middle" strokecolor="#7f7f7f" strokeweight="2pt"/>
        </w:pict>
      </w:r>
      <w:r>
        <w:rPr>
          <w:lang w:eastAsia="tr-TR"/>
        </w:rPr>
        <w:pict>
          <v:rect id="_x0000_s1041" style="position:absolute;left:0;text-align:left;margin-left:-14.4pt;margin-top:-.2pt;width:48.75pt;height:18.75pt;z-index:251667968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Doğru nefes almanın yararlarından biri de çiğerlerimizin daha fazla hava ile dolmasını sağlamaktır.</w:t>
      </w:r>
    </w:p>
    <w:p w:rsidR="004A0FB4" w:rsidRPr="00FF2DE3" w:rsidRDefault="004A0FB4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Soluk alıp vermede görevli organlarımızddan biri de kalpdir.</w:t>
      </w:r>
    </w:p>
    <w:p w:rsidR="004A0FB4" w:rsidRDefault="004A0FB4" w:rsidP="00E740A4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0FB4" w:rsidRDefault="004A0FB4" w:rsidP="00E740A4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0FB4" w:rsidRDefault="004A0FB4" w:rsidP="00E740A4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  <w:sectPr w:rsidR="004A0FB4" w:rsidSect="00072D76">
          <w:type w:val="continuous"/>
          <w:pgSz w:w="11906" w:h="16838"/>
          <w:pgMar w:top="1276" w:right="849" w:bottom="1135" w:left="993" w:header="708" w:footer="1374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4A0FB4" w:rsidRDefault="004A0FB4" w:rsidP="00E740A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Pr="00392D29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Aşağıdakilerden hangisi burnumuzun görevlerinden biri değildir?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Koku alma organımızdır.</w:t>
      </w:r>
    </w:p>
    <w:p w:rsidR="004A0FB4" w:rsidRDefault="004A0FB4" w:rsidP="00E740A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Nefes alırken havayı nemlendirir ve ısıtır</w:t>
      </w:r>
    </w:p>
    <w:p w:rsidR="004A0FB4" w:rsidRDefault="004A0FB4" w:rsidP="00E740A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Havadaki toz parçaçıklarını tutarak akçiğerlerimize temiz havanın gitmesini sağlar</w:t>
      </w:r>
    </w:p>
    <w:p w:rsidR="004A0FB4" w:rsidRDefault="004A0FB4" w:rsidP="00E740A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Sadece güzel kokuları almakla görevlidir </w:t>
      </w: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2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Burnumuzdan aldığımız hava akçiğerlerimize ulaşana kadar aşağıdakilerden hangisinden geçmez?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yemek borusundan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yutaktan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gırtlaktan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soluk borusundan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Soluk verirken akçiğerimizden çıkan hava ilk olarak aşağıdakilerden hangisine gider?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kalp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 soluk borusu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gırtlak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yutak</w:t>
      </w:r>
    </w:p>
    <w:p w:rsidR="004A0FB4" w:rsidRPr="00FD3255" w:rsidRDefault="004A0FB4" w:rsidP="00EB2FE8">
      <w:pPr>
        <w:spacing w:after="0"/>
        <w:ind w:left="-142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Soluk verirken akçiğerimizden çıkan hava son olarak nereye gider?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soluk borusu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yutak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burun veya ağzı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gırtlak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A0FB4" w:rsidRDefault="004A0FB4" w:rsidP="00E154A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5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“ Burundan giren hava sırasıyla yutak, gırtlak ve …………………. gecerek  akçiğerlerimize ulaşır.” Noktalı yere aşağıdakilerden hangisi getirilirse verilen bilgi doğru olur?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 soluk borusundan</w:t>
      </w:r>
    </w:p>
    <w:p w:rsidR="004A0FB4" w:rsidRPr="004C2FE0" w:rsidRDefault="004A0FB4" w:rsidP="00EB2FE8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lang w:eastAsia="tr-TR"/>
        </w:rPr>
        <w:pict>
          <v:shape id="Metin Kutusu 1" o:spid="_x0000_s1042" type="#_x0000_t202" style="position:absolute;left:0;text-align:left;margin-left:428.95pt;margin-top:44.15pt;width:80.25pt;height:22.5pt;z-index:251651584;visibility:visible" fillcolor="window" stroked="f" strokeweight=".5pt">
            <v:textbox>
              <w:txbxContent>
                <w:p w:rsidR="004A0FB4" w:rsidRPr="00CD704D" w:rsidRDefault="004A0FB4" w:rsidP="00FD3255">
                  <w:pPr>
                    <w:rPr>
                      <w:color w:val="215868"/>
                    </w:rPr>
                  </w:pPr>
                  <w:r w:rsidRPr="00CD704D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>B)  ağzımızdan</w:t>
      </w:r>
      <w:r w:rsidRPr="004C2F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C)damarlarımızdan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kalbizmizden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Resim 1" o:spid="_x0000_s1043" type="#_x0000_t75" style="position:absolute;left:0;text-align:left;margin-left:303.6pt;margin-top:59.95pt;width:151.5pt;height:147.75pt;z-index:251652608;visibility:visible;mso-position-horizontal-relative:margin;mso-position-vertical-relative:margin">
            <v:imagedata r:id="rId8" o:title=""/>
            <w10:wrap type="square" anchorx="margin" anchory="margin"/>
          </v:shape>
        </w:pict>
      </w: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lang w:eastAsia="tr-TR"/>
        </w:rPr>
        <w:pict>
          <v:shape id="_x0000_s1044" type="#_x0000_t202" style="position:absolute;left:0;text-align:left;margin-left:188.8pt;margin-top:4pt;width:21.75pt;height:23.25pt;z-index:251654656" strokecolor="white">
            <v:textbox>
              <w:txbxContent>
                <w:p w:rsidR="004A0FB4" w:rsidRPr="00FC36B6" w:rsidRDefault="004A0FB4" w:rsidP="00FC36B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36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_x0000_s1045" type="#_x0000_t202" style="position:absolute;left:0;text-align:left;margin-left:21.55pt;margin-top:16.75pt;width:21.75pt;height:23.25pt;z-index:251653632" strokecolor="white">
            <v:textbox>
              <w:txbxContent>
                <w:p w:rsidR="004A0FB4" w:rsidRPr="00FC36B6" w:rsidRDefault="004A0F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36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116.05pt;margin-top:2.35pt;width:69pt;height:27.75pt;flip:x;z-index:251656704" o:connectortype="straight">
            <v:stroke endarrow="block"/>
          </v:shape>
        </w:pict>
      </w:r>
      <w:r>
        <w:rPr>
          <w:lang w:eastAsia="tr-TR"/>
        </w:rPr>
        <w:pict>
          <v:shape id="_x0000_s1047" type="#_x0000_t32" style="position:absolute;left:0;text-align:left;margin-left:43.3pt;margin-top:9.85pt;width:68.25pt;height:0;z-index:251655680" o:connectortype="straight">
            <v:stroke endarrow="block"/>
          </v:shape>
        </w:pict>
      </w: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Soluk alıp vermede görevli yapı ve organlara ait görselde “ ? ” ile gösterilen organlar aşağıdakilerden angisidir?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yutak - burun</w:t>
      </w: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gırtlak - yutak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yutak – soluk borusu</w:t>
      </w:r>
    </w:p>
    <w:p w:rsidR="004A0FB4" w:rsidRDefault="004A0FB4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gırtlak - akçiğer</w:t>
      </w:r>
    </w:p>
    <w:p w:rsidR="004A0FB4" w:rsidRPr="00392D29" w:rsidRDefault="004A0FB4" w:rsidP="00EB2FE8">
      <w:pPr>
        <w:spacing w:after="0"/>
        <w:ind w:left="-142"/>
        <w:rPr>
          <w:rFonts w:ascii="Times New Roman" w:hAnsi="Times New Roman" w:cs="Times New Roman"/>
          <w:color w:val="FF0000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7</w:t>
      </w:r>
      <w:r w:rsidRPr="00392D29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lang w:eastAsia="tr-TR"/>
        </w:rPr>
        <w:pict>
          <v:shape id="Metin Kutusu 8" o:spid="_x0000_s1048" type="#_x0000_t202" style="position:absolute;left:0;text-align:left;margin-left:443.1pt;margin-top:743.35pt;width:80.25pt;height:22.5pt;z-index:251646464;visibility:visible;mso-position-horizontal-relative:text;mso-position-vertical-relative:text" stroked="f" strokeweight=".5pt">
            <v:textbox>
              <w:txbxContent>
                <w:p w:rsidR="004A0FB4" w:rsidRPr="00CD704D" w:rsidRDefault="004A0FB4">
                  <w:pPr>
                    <w:rPr>
                      <w:color w:val="215868"/>
                    </w:rPr>
                  </w:pPr>
                  <w:r w:rsidRPr="00CD704D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 w:rsidRPr="00392D29">
        <w:rPr>
          <w:rFonts w:ascii="Times New Roman" w:hAnsi="Times New Roman" w:cs="Times New Roman"/>
          <w:sz w:val="28"/>
          <w:szCs w:val="28"/>
        </w:rPr>
        <w:t xml:space="preserve"> “ Nefes alırken burnumuzu, nefes verirken ağzımızı kullanmalıyız.”</w:t>
      </w: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sz w:val="28"/>
          <w:szCs w:val="28"/>
        </w:rPr>
        <w:t>Doğru nefes alıp vermenin kurallarından biri olan</w:t>
      </w:r>
      <w:r>
        <w:rPr>
          <w:rFonts w:ascii="Times New Roman" w:hAnsi="Times New Roman" w:cs="Times New Roman"/>
          <w:sz w:val="28"/>
          <w:szCs w:val="28"/>
        </w:rPr>
        <w:t xml:space="preserve">, bu kurala göre; </w:t>
      </w:r>
      <w:r w:rsidRPr="00392D29">
        <w:rPr>
          <w:rFonts w:ascii="Times New Roman" w:hAnsi="Times New Roman" w:cs="Times New Roman"/>
          <w:sz w:val="28"/>
          <w:szCs w:val="28"/>
        </w:rPr>
        <w:t>nefes</w:t>
      </w:r>
      <w:r>
        <w:rPr>
          <w:rFonts w:ascii="Times New Roman" w:hAnsi="Times New Roman" w:cs="Times New Roman"/>
          <w:sz w:val="28"/>
          <w:szCs w:val="28"/>
        </w:rPr>
        <w:t>i verirken neden ağzımızdan vermeliyiz</w:t>
      </w:r>
      <w:r w:rsidRPr="00EB2FE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EB2FE8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>Akçiğerimizdeki havayı hızlı bir şekilde dışarı atmak için</w:t>
      </w:r>
    </w:p>
    <w:p w:rsidR="004A0FB4" w:rsidRDefault="004A0FB4" w:rsidP="00392D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B) Burnumuz nefes almakla meşgul olduğu için</w:t>
      </w:r>
    </w:p>
    <w:p w:rsidR="004A0FB4" w:rsidRDefault="004A0FB4" w:rsidP="00E154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EB2FE8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>Böyle bir kural olduğu için</w:t>
      </w:r>
    </w:p>
    <w:p w:rsidR="004A0FB4" w:rsidRDefault="004A0FB4" w:rsidP="00E154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EB2FE8">
        <w:rPr>
          <w:rFonts w:ascii="Times New Roman" w:hAnsi="Times New Roman" w:cs="Times New Roman"/>
          <w:sz w:val="28"/>
          <w:szCs w:val="28"/>
        </w:rPr>
        <w:t xml:space="preserve">D) </w:t>
      </w:r>
      <w:r>
        <w:rPr>
          <w:rFonts w:ascii="Times New Roman" w:hAnsi="Times New Roman" w:cs="Times New Roman"/>
          <w:sz w:val="28"/>
          <w:szCs w:val="28"/>
        </w:rPr>
        <w:t>Ağzımıza soluk verme görev verildiği için</w:t>
      </w:r>
    </w:p>
    <w:p w:rsidR="004A0FB4" w:rsidRPr="00EB2FE8" w:rsidRDefault="004A0FB4" w:rsidP="00E154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D3255">
        <w:rPr>
          <w:rFonts w:ascii="Times New Roman" w:hAnsi="Times New Roman" w:cs="Times New Roman"/>
          <w:b/>
          <w:bCs/>
          <w:color w:val="FF0000"/>
          <w:sz w:val="28"/>
          <w:szCs w:val="28"/>
        </w:rPr>
        <w:t>8-</w:t>
      </w:r>
      <w:r>
        <w:rPr>
          <w:rFonts w:ascii="Times New Roman" w:hAnsi="Times New Roman" w:cs="Times New Roman"/>
          <w:sz w:val="28"/>
          <w:szCs w:val="28"/>
        </w:rPr>
        <w:t xml:space="preserve">Soluk alırken ve  verirken çiğerlerimiz </w:t>
      </w:r>
      <w:r w:rsidRPr="00072D76">
        <w:rPr>
          <w:rFonts w:ascii="Times New Roman" w:hAnsi="Times New Roman" w:cs="Times New Roman"/>
          <w:sz w:val="28"/>
          <w:szCs w:val="28"/>
          <w:u w:val="single"/>
        </w:rPr>
        <w:t>sırası ile</w:t>
      </w:r>
      <w:r>
        <w:rPr>
          <w:rFonts w:ascii="Times New Roman" w:hAnsi="Times New Roman" w:cs="Times New Roman"/>
          <w:sz w:val="28"/>
          <w:szCs w:val="28"/>
        </w:rPr>
        <w:t xml:space="preserve"> ne ile dolar?</w:t>
      </w:r>
    </w:p>
    <w:p w:rsidR="004A0FB4" w:rsidRDefault="004A0FB4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EB2FE8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>oksijen - karbondioksit</w:t>
      </w:r>
    </w:p>
    <w:p w:rsidR="004A0FB4" w:rsidRDefault="004A0FB4" w:rsidP="00E154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EB2FE8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>karbondioksit</w:t>
      </w:r>
    </w:p>
    <w:p w:rsidR="004A0FB4" w:rsidRDefault="004A0FB4" w:rsidP="00E154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EB2FE8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>oksijen</w:t>
      </w:r>
    </w:p>
    <w:p w:rsidR="004A0FB4" w:rsidRDefault="004A0FB4" w:rsidP="00E154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karbondioksit - oksijen </w:t>
      </w:r>
    </w:p>
    <w:sectPr w:rsidR="004A0FB4" w:rsidSect="006719D6">
      <w:type w:val="continuous"/>
      <w:pgSz w:w="11906" w:h="16838"/>
      <w:pgMar w:top="1276" w:right="849" w:bottom="1135" w:left="993" w:header="708" w:footer="1374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FB4" w:rsidRDefault="004A0FB4" w:rsidP="006719D6">
      <w:pPr>
        <w:spacing w:after="0" w:line="240" w:lineRule="auto"/>
      </w:pPr>
      <w:r>
        <w:separator/>
      </w:r>
    </w:p>
  </w:endnote>
  <w:endnote w:type="continuationSeparator" w:id="1">
    <w:p w:rsidR="004A0FB4" w:rsidRDefault="004A0FB4" w:rsidP="0067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FB4" w:rsidRDefault="004A0FB4" w:rsidP="006719D6">
      <w:pPr>
        <w:spacing w:after="0" w:line="240" w:lineRule="auto"/>
      </w:pPr>
      <w:r>
        <w:separator/>
      </w:r>
    </w:p>
  </w:footnote>
  <w:footnote w:type="continuationSeparator" w:id="1">
    <w:p w:rsidR="004A0FB4" w:rsidRDefault="004A0FB4" w:rsidP="00671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84223"/>
    <w:multiLevelType w:val="hybridMultilevel"/>
    <w:tmpl w:val="EC70158A"/>
    <w:lvl w:ilvl="0" w:tplc="5F6419C4">
      <w:start w:val="4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02E52"/>
    <w:multiLevelType w:val="hybridMultilevel"/>
    <w:tmpl w:val="C5EA1C74"/>
    <w:lvl w:ilvl="0" w:tplc="2C3C6F56">
      <w:start w:val="4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abstractNum w:abstractNumId="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3B17342"/>
    <w:multiLevelType w:val="hybridMultilevel"/>
    <w:tmpl w:val="48E4C47A"/>
    <w:lvl w:ilvl="0" w:tplc="C0A053D4">
      <w:start w:val="4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3"/>
  </w:num>
  <w:num w:numId="9">
    <w:abstractNumId w:val="2"/>
  </w:num>
  <w:num w:numId="10">
    <w:abstractNumId w:val="0"/>
  </w:num>
  <w:num w:numId="11">
    <w:abstractNumId w:val="4"/>
  </w:num>
  <w:num w:numId="12">
    <w:abstractNumId w:val="14"/>
  </w:num>
  <w:num w:numId="13">
    <w:abstractNumId w:val="15"/>
  </w:num>
  <w:num w:numId="14">
    <w:abstractNumId w:val="7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1292E"/>
    <w:rsid w:val="00037E54"/>
    <w:rsid w:val="00072D76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60B8D"/>
    <w:rsid w:val="003731B1"/>
    <w:rsid w:val="00375D87"/>
    <w:rsid w:val="00392D29"/>
    <w:rsid w:val="003941A2"/>
    <w:rsid w:val="003B7A3E"/>
    <w:rsid w:val="003C5A6E"/>
    <w:rsid w:val="003F1B7F"/>
    <w:rsid w:val="0040332A"/>
    <w:rsid w:val="004321E1"/>
    <w:rsid w:val="00436BD2"/>
    <w:rsid w:val="004632A4"/>
    <w:rsid w:val="004A0FB4"/>
    <w:rsid w:val="004A1458"/>
    <w:rsid w:val="004A2422"/>
    <w:rsid w:val="004A500B"/>
    <w:rsid w:val="004C0297"/>
    <w:rsid w:val="004C2244"/>
    <w:rsid w:val="004C2FE0"/>
    <w:rsid w:val="004E3FA8"/>
    <w:rsid w:val="004E4364"/>
    <w:rsid w:val="00513B3C"/>
    <w:rsid w:val="005245DB"/>
    <w:rsid w:val="00525735"/>
    <w:rsid w:val="00534EFA"/>
    <w:rsid w:val="00537792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57124"/>
    <w:rsid w:val="006719D6"/>
    <w:rsid w:val="00681844"/>
    <w:rsid w:val="0069416A"/>
    <w:rsid w:val="0070075B"/>
    <w:rsid w:val="00703B97"/>
    <w:rsid w:val="00716EC1"/>
    <w:rsid w:val="0072116C"/>
    <w:rsid w:val="00721BE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E0FF3"/>
    <w:rsid w:val="008F6E97"/>
    <w:rsid w:val="00991AE1"/>
    <w:rsid w:val="00994BF3"/>
    <w:rsid w:val="009963A0"/>
    <w:rsid w:val="009C6603"/>
    <w:rsid w:val="00A17FF5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26FD7"/>
    <w:rsid w:val="00C40EC7"/>
    <w:rsid w:val="00C4122B"/>
    <w:rsid w:val="00C45D1C"/>
    <w:rsid w:val="00C60AA0"/>
    <w:rsid w:val="00C7386C"/>
    <w:rsid w:val="00C9118C"/>
    <w:rsid w:val="00CC596F"/>
    <w:rsid w:val="00CD704D"/>
    <w:rsid w:val="00CE4AF7"/>
    <w:rsid w:val="00D3776F"/>
    <w:rsid w:val="00D64D65"/>
    <w:rsid w:val="00D74F96"/>
    <w:rsid w:val="00D90B71"/>
    <w:rsid w:val="00D94C26"/>
    <w:rsid w:val="00DC38EC"/>
    <w:rsid w:val="00DD18D6"/>
    <w:rsid w:val="00DF0D69"/>
    <w:rsid w:val="00E03F7D"/>
    <w:rsid w:val="00E154A7"/>
    <w:rsid w:val="00E15769"/>
    <w:rsid w:val="00E2195B"/>
    <w:rsid w:val="00E260D7"/>
    <w:rsid w:val="00E6252C"/>
    <w:rsid w:val="00E740A4"/>
    <w:rsid w:val="00E82ACE"/>
    <w:rsid w:val="00E949D0"/>
    <w:rsid w:val="00EA39DB"/>
    <w:rsid w:val="00EB2FE8"/>
    <w:rsid w:val="00EE119E"/>
    <w:rsid w:val="00EF1F0A"/>
    <w:rsid w:val="00F015EB"/>
    <w:rsid w:val="00F1105D"/>
    <w:rsid w:val="00F128C0"/>
    <w:rsid w:val="00F22387"/>
    <w:rsid w:val="00F257E3"/>
    <w:rsid w:val="00F4293A"/>
    <w:rsid w:val="00F75C73"/>
    <w:rsid w:val="00F8494E"/>
    <w:rsid w:val="00FB7FAD"/>
    <w:rsid w:val="00FC36B6"/>
    <w:rsid w:val="00FD0018"/>
    <w:rsid w:val="00FD3255"/>
    <w:rsid w:val="00FF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2B8C"/>
    <w:pPr>
      <w:spacing w:after="0" w:line="240" w:lineRule="auto"/>
      <w:jc w:val="both"/>
    </w:pPr>
    <w:rPr>
      <w:rFonts w:ascii="Arial" w:eastAsia="Times New Roman" w:hAnsi="Arial" w:cs="Arial"/>
      <w:noProof w:val="0"/>
      <w:sz w:val="32"/>
      <w:szCs w:val="32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F2B8C"/>
    <w:rPr>
      <w:rFonts w:ascii="Arial" w:hAnsi="Arial" w:cs="Arial"/>
      <w:sz w:val="24"/>
      <w:szCs w:val="24"/>
      <w:lang w:eastAsia="tr-TR"/>
    </w:rPr>
  </w:style>
  <w:style w:type="paragraph" w:styleId="NoSpacing">
    <w:name w:val="No Spacing"/>
    <w:uiPriority w:val="99"/>
    <w:qFormat/>
    <w:rsid w:val="000F2B8C"/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B70C5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F6E97"/>
    <w:pPr>
      <w:ind w:left="720"/>
    </w:pPr>
  </w:style>
  <w:style w:type="paragraph" w:styleId="Header">
    <w:name w:val="header"/>
    <w:basedOn w:val="Normal"/>
    <w:link w:val="Header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71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719D6"/>
    <w:rPr>
      <w:noProof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C3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36B6"/>
    <w:rPr>
      <w:rFonts w:ascii="Tahoma" w:hAnsi="Tahoma" w:cs="Tahoma"/>
      <w:noProof/>
      <w:sz w:val="16"/>
      <w:szCs w:val="16"/>
      <w:lang w:eastAsia="en-US"/>
    </w:rPr>
  </w:style>
  <w:style w:type="table" w:styleId="TableGrid">
    <w:name w:val="Table Grid"/>
    <w:basedOn w:val="TableNormal"/>
    <w:uiPriority w:val="99"/>
    <w:locked/>
    <w:rsid w:val="00D64D6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2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1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463</Words>
  <Characters>2641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4</cp:revision>
  <dcterms:created xsi:type="dcterms:W3CDTF">2016-10-22T13:00:00Z</dcterms:created>
  <dcterms:modified xsi:type="dcterms:W3CDTF">2016-10-23T11:03:00Z</dcterms:modified>
</cp:coreProperties>
</file>